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80A24" w14:textId="06B00086" w:rsidR="00071247" w:rsidRDefault="00A509C4" w:rsidP="00B71444">
      <w:pPr>
        <w:jc w:val="center"/>
        <w:rPr>
          <w:b/>
        </w:rPr>
      </w:pPr>
      <w:r>
        <w:rPr>
          <w:b/>
        </w:rPr>
        <w:t>PATIENT INFORMATION SHEET</w:t>
      </w:r>
    </w:p>
    <w:p w14:paraId="10DA04E3" w14:textId="77777777" w:rsidR="00993D1F" w:rsidRDefault="00A509C4" w:rsidP="009D1784">
      <w:pPr>
        <w:spacing w:after="0"/>
        <w:rPr>
          <w:sz w:val="18"/>
          <w:szCs w:val="18"/>
        </w:rPr>
      </w:pPr>
      <w:r w:rsidRPr="00A509C4">
        <w:rPr>
          <w:sz w:val="18"/>
          <w:szCs w:val="18"/>
        </w:rPr>
        <w:t>To assist us in ensuring your information is correct, please complete the following details. Once complete please hand to receptionist and ensure you have shown your pension or Health care card if you have been issued with one and your photo ID.</w:t>
      </w:r>
    </w:p>
    <w:p w14:paraId="16FA2B0B" w14:textId="77777777" w:rsidR="00FE3EE9" w:rsidRDefault="00FE3EE9" w:rsidP="009D1784">
      <w:pPr>
        <w:spacing w:after="0"/>
        <w:rPr>
          <w:sz w:val="18"/>
          <w:szCs w:val="18"/>
        </w:rPr>
      </w:pPr>
    </w:p>
    <w:tbl>
      <w:tblPr>
        <w:tblStyle w:val="TableGrid"/>
        <w:tblW w:w="9918" w:type="dxa"/>
        <w:tblLayout w:type="fixed"/>
        <w:tblLook w:val="04A0" w:firstRow="1" w:lastRow="0" w:firstColumn="1" w:lastColumn="0" w:noHBand="0" w:noVBand="1"/>
      </w:tblPr>
      <w:tblGrid>
        <w:gridCol w:w="1129"/>
        <w:gridCol w:w="567"/>
        <w:gridCol w:w="284"/>
        <w:gridCol w:w="992"/>
        <w:gridCol w:w="851"/>
        <w:gridCol w:w="708"/>
        <w:gridCol w:w="567"/>
        <w:gridCol w:w="1134"/>
        <w:gridCol w:w="426"/>
        <w:gridCol w:w="1134"/>
        <w:gridCol w:w="389"/>
        <w:gridCol w:w="1737"/>
      </w:tblGrid>
      <w:tr w:rsidR="00C8486D" w:rsidRPr="00C1751F" w14:paraId="49560D06" w14:textId="77777777" w:rsidTr="00C8486D">
        <w:tc>
          <w:tcPr>
            <w:tcW w:w="2972" w:type="dxa"/>
            <w:gridSpan w:val="4"/>
          </w:tcPr>
          <w:p w14:paraId="16520FC7" w14:textId="77777777" w:rsidR="00C8486D" w:rsidRPr="00C1751F" w:rsidRDefault="00C8486D" w:rsidP="009D1784">
            <w:proofErr w:type="spellStart"/>
            <w:r w:rsidRPr="00C1751F">
              <w:t>Mr</w:t>
            </w:r>
            <w:proofErr w:type="spellEnd"/>
            <w:r>
              <w:t xml:space="preserve"> / </w:t>
            </w:r>
            <w:proofErr w:type="spellStart"/>
            <w:r>
              <w:t>Mrs</w:t>
            </w:r>
            <w:proofErr w:type="spellEnd"/>
            <w:r>
              <w:t xml:space="preserve"> / Miss / </w:t>
            </w:r>
            <w:proofErr w:type="spellStart"/>
            <w:r>
              <w:t>Ms</w:t>
            </w:r>
            <w:proofErr w:type="spellEnd"/>
            <w:r>
              <w:t xml:space="preserve"> / Master</w:t>
            </w:r>
          </w:p>
        </w:tc>
        <w:tc>
          <w:tcPr>
            <w:tcW w:w="851" w:type="dxa"/>
          </w:tcPr>
          <w:p w14:paraId="65340368" w14:textId="77777777" w:rsidR="00C8486D" w:rsidRPr="00C1751F" w:rsidRDefault="00C8486D" w:rsidP="009D1784">
            <w:pPr>
              <w:rPr>
                <w:b/>
              </w:rPr>
            </w:pPr>
            <w:r w:rsidRPr="00C1751F">
              <w:rPr>
                <w:b/>
              </w:rPr>
              <w:t>NAME</w:t>
            </w:r>
          </w:p>
        </w:tc>
        <w:tc>
          <w:tcPr>
            <w:tcW w:w="6095" w:type="dxa"/>
            <w:gridSpan w:val="7"/>
          </w:tcPr>
          <w:p w14:paraId="17739CE0" w14:textId="77777777" w:rsidR="00C8486D" w:rsidRPr="00C1751F" w:rsidRDefault="00C8486D" w:rsidP="00B54C91">
            <w:pPr>
              <w:spacing w:after="120"/>
            </w:pPr>
          </w:p>
        </w:tc>
      </w:tr>
      <w:tr w:rsidR="00993D1F" w:rsidRPr="00C1751F" w14:paraId="7CC90C18" w14:textId="77777777" w:rsidTr="00C1751F">
        <w:tc>
          <w:tcPr>
            <w:tcW w:w="1129" w:type="dxa"/>
          </w:tcPr>
          <w:p w14:paraId="053E7C3F" w14:textId="77777777" w:rsidR="00993D1F" w:rsidRPr="00C1751F" w:rsidRDefault="00993D1F" w:rsidP="009D1784">
            <w:pPr>
              <w:rPr>
                <w:b/>
              </w:rPr>
            </w:pPr>
            <w:r w:rsidRPr="00C1751F">
              <w:rPr>
                <w:b/>
              </w:rPr>
              <w:t>ADDRESS</w:t>
            </w:r>
          </w:p>
        </w:tc>
        <w:tc>
          <w:tcPr>
            <w:tcW w:w="8789" w:type="dxa"/>
            <w:gridSpan w:val="11"/>
          </w:tcPr>
          <w:p w14:paraId="493120ED" w14:textId="77777777" w:rsidR="00993D1F" w:rsidRPr="00C1751F" w:rsidRDefault="00993D1F" w:rsidP="006D0462">
            <w:pPr>
              <w:spacing w:after="120"/>
            </w:pPr>
          </w:p>
        </w:tc>
      </w:tr>
      <w:tr w:rsidR="00993D1F" w:rsidRPr="00C1751F" w14:paraId="72F4DF87" w14:textId="77777777" w:rsidTr="00C8486D">
        <w:tc>
          <w:tcPr>
            <w:tcW w:w="1696" w:type="dxa"/>
            <w:gridSpan w:val="2"/>
          </w:tcPr>
          <w:p w14:paraId="47E1F96B" w14:textId="77777777" w:rsidR="00993D1F" w:rsidRPr="00C1751F" w:rsidRDefault="00993D1F" w:rsidP="009D1784">
            <w:pPr>
              <w:rPr>
                <w:b/>
              </w:rPr>
            </w:pPr>
            <w:r w:rsidRPr="00C1751F">
              <w:rPr>
                <w:b/>
              </w:rPr>
              <w:t>DATE OF BIRTH</w:t>
            </w:r>
          </w:p>
        </w:tc>
        <w:tc>
          <w:tcPr>
            <w:tcW w:w="2127" w:type="dxa"/>
            <w:gridSpan w:val="3"/>
          </w:tcPr>
          <w:p w14:paraId="432A4BB9" w14:textId="77777777" w:rsidR="00993D1F" w:rsidRPr="00C1751F" w:rsidRDefault="00993D1F" w:rsidP="006D0462">
            <w:pPr>
              <w:spacing w:after="120"/>
            </w:pPr>
          </w:p>
        </w:tc>
        <w:tc>
          <w:tcPr>
            <w:tcW w:w="1275" w:type="dxa"/>
            <w:gridSpan w:val="2"/>
          </w:tcPr>
          <w:p w14:paraId="48A7C77B" w14:textId="77777777" w:rsidR="00993D1F" w:rsidRPr="00C1751F" w:rsidRDefault="00993D1F" w:rsidP="009D1784"/>
        </w:tc>
        <w:tc>
          <w:tcPr>
            <w:tcW w:w="1134" w:type="dxa"/>
          </w:tcPr>
          <w:p w14:paraId="679C9A44" w14:textId="77777777" w:rsidR="00993D1F" w:rsidRPr="00C1751F" w:rsidRDefault="00993D1F" w:rsidP="009D1784">
            <w:r w:rsidRPr="00C1751F">
              <w:t>Male</w:t>
            </w:r>
          </w:p>
        </w:tc>
        <w:tc>
          <w:tcPr>
            <w:tcW w:w="426" w:type="dxa"/>
          </w:tcPr>
          <w:p w14:paraId="7DD701B5" w14:textId="77777777" w:rsidR="00993D1F" w:rsidRPr="00C1751F" w:rsidRDefault="00993D1F" w:rsidP="009D1784"/>
        </w:tc>
        <w:tc>
          <w:tcPr>
            <w:tcW w:w="1134" w:type="dxa"/>
          </w:tcPr>
          <w:p w14:paraId="3C69893F" w14:textId="77777777" w:rsidR="00993D1F" w:rsidRPr="00C1751F" w:rsidRDefault="00993D1F" w:rsidP="009D1784">
            <w:r w:rsidRPr="00C1751F">
              <w:t>Female</w:t>
            </w:r>
          </w:p>
        </w:tc>
        <w:tc>
          <w:tcPr>
            <w:tcW w:w="389" w:type="dxa"/>
          </w:tcPr>
          <w:p w14:paraId="37C2FF8B" w14:textId="77777777" w:rsidR="00993D1F" w:rsidRPr="00C1751F" w:rsidRDefault="00993D1F" w:rsidP="009D1784"/>
        </w:tc>
        <w:tc>
          <w:tcPr>
            <w:tcW w:w="1737" w:type="dxa"/>
          </w:tcPr>
          <w:p w14:paraId="4ED2402D" w14:textId="77777777" w:rsidR="00993D1F" w:rsidRPr="00C1751F" w:rsidRDefault="00993D1F" w:rsidP="009D1784">
            <w:r w:rsidRPr="00C1751F">
              <w:t>Other</w:t>
            </w:r>
          </w:p>
        </w:tc>
      </w:tr>
      <w:tr w:rsidR="00E626BA" w:rsidRPr="00C1751F" w14:paraId="0444B413" w14:textId="77777777" w:rsidTr="00DF3C85">
        <w:tc>
          <w:tcPr>
            <w:tcW w:w="1980" w:type="dxa"/>
            <w:gridSpan w:val="3"/>
          </w:tcPr>
          <w:p w14:paraId="4E7243D9" w14:textId="77777777" w:rsidR="00E626BA" w:rsidRPr="00C1751F" w:rsidRDefault="00E778A6" w:rsidP="00F71F41">
            <w:pPr>
              <w:ind w:right="-988"/>
              <w:rPr>
                <w:b/>
              </w:rPr>
            </w:pPr>
            <w:r w:rsidRPr="00C1751F">
              <w:rPr>
                <w:b/>
              </w:rPr>
              <w:t>HOME PHONE</w:t>
            </w:r>
          </w:p>
        </w:tc>
        <w:tc>
          <w:tcPr>
            <w:tcW w:w="2551" w:type="dxa"/>
            <w:gridSpan w:val="3"/>
          </w:tcPr>
          <w:p w14:paraId="10A1A869" w14:textId="77777777" w:rsidR="00E626BA" w:rsidRPr="00C1751F" w:rsidRDefault="00E626BA" w:rsidP="006D0462">
            <w:pPr>
              <w:spacing w:after="120"/>
              <w:ind w:right="-988"/>
            </w:pPr>
          </w:p>
        </w:tc>
        <w:tc>
          <w:tcPr>
            <w:tcW w:w="1701" w:type="dxa"/>
            <w:gridSpan w:val="2"/>
          </w:tcPr>
          <w:p w14:paraId="24C6900D" w14:textId="77777777" w:rsidR="00E626BA" w:rsidRPr="00C1751F" w:rsidRDefault="00E778A6" w:rsidP="00F71F41">
            <w:pPr>
              <w:ind w:right="-988"/>
              <w:rPr>
                <w:b/>
              </w:rPr>
            </w:pPr>
            <w:r w:rsidRPr="00C1751F">
              <w:rPr>
                <w:b/>
              </w:rPr>
              <w:t>MOBILE</w:t>
            </w:r>
          </w:p>
        </w:tc>
        <w:tc>
          <w:tcPr>
            <w:tcW w:w="3686" w:type="dxa"/>
            <w:gridSpan w:val="4"/>
          </w:tcPr>
          <w:p w14:paraId="7090F645" w14:textId="77777777" w:rsidR="00E626BA" w:rsidRPr="00C1751F" w:rsidRDefault="00E626BA" w:rsidP="00F71F41">
            <w:pPr>
              <w:ind w:right="-988"/>
            </w:pPr>
          </w:p>
        </w:tc>
      </w:tr>
      <w:tr w:rsidR="00E626BA" w:rsidRPr="00C1751F" w14:paraId="00391AC1" w14:textId="77777777" w:rsidTr="00DF3C85">
        <w:tc>
          <w:tcPr>
            <w:tcW w:w="1980" w:type="dxa"/>
            <w:gridSpan w:val="3"/>
          </w:tcPr>
          <w:p w14:paraId="5ABCEBE2" w14:textId="77777777" w:rsidR="00E626BA" w:rsidRPr="00C1751F" w:rsidRDefault="00E778A6" w:rsidP="00F71F41">
            <w:pPr>
              <w:ind w:right="-988"/>
              <w:rPr>
                <w:b/>
              </w:rPr>
            </w:pPr>
            <w:r w:rsidRPr="00C1751F">
              <w:rPr>
                <w:b/>
              </w:rPr>
              <w:t>WORK PHONE</w:t>
            </w:r>
          </w:p>
        </w:tc>
        <w:tc>
          <w:tcPr>
            <w:tcW w:w="2551" w:type="dxa"/>
            <w:gridSpan w:val="3"/>
          </w:tcPr>
          <w:p w14:paraId="1CB212AC" w14:textId="77777777" w:rsidR="00E626BA" w:rsidRPr="00C1751F" w:rsidRDefault="00E626BA" w:rsidP="006D0462">
            <w:pPr>
              <w:spacing w:after="120"/>
              <w:ind w:right="-988"/>
            </w:pPr>
          </w:p>
        </w:tc>
        <w:tc>
          <w:tcPr>
            <w:tcW w:w="1701" w:type="dxa"/>
            <w:gridSpan w:val="2"/>
          </w:tcPr>
          <w:p w14:paraId="76831497" w14:textId="77777777" w:rsidR="00E626BA" w:rsidRPr="00C1751F" w:rsidRDefault="00C60575" w:rsidP="00F71F41">
            <w:pPr>
              <w:ind w:right="-988"/>
              <w:rPr>
                <w:b/>
              </w:rPr>
            </w:pPr>
            <w:r w:rsidRPr="00C1751F">
              <w:rPr>
                <w:b/>
              </w:rPr>
              <w:t>OCCUPATION</w:t>
            </w:r>
          </w:p>
        </w:tc>
        <w:tc>
          <w:tcPr>
            <w:tcW w:w="3686" w:type="dxa"/>
            <w:gridSpan w:val="4"/>
          </w:tcPr>
          <w:p w14:paraId="1DB9E955" w14:textId="77777777" w:rsidR="00E626BA" w:rsidRPr="00C1751F" w:rsidRDefault="00E626BA" w:rsidP="00F71F41">
            <w:pPr>
              <w:ind w:right="-988"/>
            </w:pPr>
          </w:p>
        </w:tc>
      </w:tr>
      <w:tr w:rsidR="00C60575" w:rsidRPr="00C1751F" w14:paraId="4619402F" w14:textId="77777777" w:rsidTr="00DF3C85">
        <w:tc>
          <w:tcPr>
            <w:tcW w:w="1980" w:type="dxa"/>
            <w:gridSpan w:val="3"/>
          </w:tcPr>
          <w:p w14:paraId="29C40C6C" w14:textId="77777777" w:rsidR="00DF3C85" w:rsidRDefault="00C60575" w:rsidP="00F71F41">
            <w:pPr>
              <w:ind w:right="-988"/>
              <w:rPr>
                <w:b/>
              </w:rPr>
            </w:pPr>
            <w:r w:rsidRPr="00C1751F">
              <w:rPr>
                <w:b/>
              </w:rPr>
              <w:t>EMERGENCY</w:t>
            </w:r>
          </w:p>
          <w:p w14:paraId="611D4873" w14:textId="77777777" w:rsidR="00C60575" w:rsidRPr="00C1751F" w:rsidRDefault="00C60575" w:rsidP="00DF3C85">
            <w:pPr>
              <w:ind w:right="-988"/>
              <w:rPr>
                <w:b/>
              </w:rPr>
            </w:pPr>
            <w:r w:rsidRPr="00C1751F">
              <w:rPr>
                <w:b/>
              </w:rPr>
              <w:t xml:space="preserve"> CONTACT</w:t>
            </w:r>
            <w:r w:rsidR="00DF3C85">
              <w:rPr>
                <w:b/>
              </w:rPr>
              <w:t xml:space="preserve"> </w:t>
            </w:r>
            <w:r w:rsidRPr="00C1751F">
              <w:rPr>
                <w:b/>
              </w:rPr>
              <w:t>NAME</w:t>
            </w:r>
          </w:p>
        </w:tc>
        <w:tc>
          <w:tcPr>
            <w:tcW w:w="2551" w:type="dxa"/>
            <w:gridSpan w:val="3"/>
          </w:tcPr>
          <w:p w14:paraId="3B715B5D" w14:textId="77777777" w:rsidR="00C60575" w:rsidRPr="00C1751F" w:rsidRDefault="00C60575" w:rsidP="00F71F41">
            <w:pPr>
              <w:ind w:right="-988"/>
            </w:pPr>
          </w:p>
        </w:tc>
        <w:tc>
          <w:tcPr>
            <w:tcW w:w="1701" w:type="dxa"/>
            <w:gridSpan w:val="2"/>
          </w:tcPr>
          <w:p w14:paraId="06CAD4BB" w14:textId="77777777" w:rsidR="00C60575" w:rsidRPr="00C1751F" w:rsidRDefault="00C60575" w:rsidP="00F71F41">
            <w:pPr>
              <w:ind w:right="-988"/>
              <w:rPr>
                <w:b/>
              </w:rPr>
            </w:pPr>
            <w:r w:rsidRPr="00C1751F">
              <w:rPr>
                <w:b/>
              </w:rPr>
              <w:t>RELATIONSHIP</w:t>
            </w:r>
          </w:p>
        </w:tc>
        <w:tc>
          <w:tcPr>
            <w:tcW w:w="3686" w:type="dxa"/>
            <w:gridSpan w:val="4"/>
          </w:tcPr>
          <w:p w14:paraId="2E4FCA86" w14:textId="77777777" w:rsidR="00C60575" w:rsidRPr="00C1751F" w:rsidRDefault="00C60575" w:rsidP="00F71F41">
            <w:pPr>
              <w:ind w:right="-988"/>
            </w:pPr>
          </w:p>
        </w:tc>
      </w:tr>
      <w:tr w:rsidR="00C60575" w:rsidRPr="00C1751F" w14:paraId="3A07F025" w14:textId="77777777" w:rsidTr="00DF3C85">
        <w:tc>
          <w:tcPr>
            <w:tcW w:w="1980" w:type="dxa"/>
            <w:gridSpan w:val="3"/>
          </w:tcPr>
          <w:p w14:paraId="51C02C2E" w14:textId="77777777" w:rsidR="00DF3C85" w:rsidRDefault="00C60575" w:rsidP="00C60575">
            <w:pPr>
              <w:ind w:right="-988"/>
              <w:rPr>
                <w:b/>
              </w:rPr>
            </w:pPr>
            <w:r w:rsidRPr="00C1751F">
              <w:rPr>
                <w:b/>
              </w:rPr>
              <w:t xml:space="preserve">EMERGENCY </w:t>
            </w:r>
          </w:p>
          <w:p w14:paraId="546BCA22" w14:textId="77777777" w:rsidR="00C60575" w:rsidRPr="00C1751F" w:rsidRDefault="00C60575" w:rsidP="00DF3C85">
            <w:pPr>
              <w:ind w:right="-988"/>
              <w:rPr>
                <w:b/>
              </w:rPr>
            </w:pPr>
            <w:r w:rsidRPr="00C1751F">
              <w:rPr>
                <w:b/>
              </w:rPr>
              <w:t>CONTACT</w:t>
            </w:r>
            <w:r w:rsidR="00DF3C85">
              <w:rPr>
                <w:b/>
              </w:rPr>
              <w:t xml:space="preserve"> </w:t>
            </w:r>
            <w:r w:rsidRPr="00C1751F">
              <w:rPr>
                <w:b/>
              </w:rPr>
              <w:t>NUMBER</w:t>
            </w:r>
          </w:p>
        </w:tc>
        <w:tc>
          <w:tcPr>
            <w:tcW w:w="2551" w:type="dxa"/>
            <w:gridSpan w:val="3"/>
          </w:tcPr>
          <w:p w14:paraId="463669FF" w14:textId="77777777" w:rsidR="00C60575" w:rsidRPr="00C1751F" w:rsidRDefault="00C60575" w:rsidP="00F71F41">
            <w:pPr>
              <w:ind w:right="-988"/>
            </w:pPr>
          </w:p>
        </w:tc>
        <w:tc>
          <w:tcPr>
            <w:tcW w:w="1701" w:type="dxa"/>
            <w:gridSpan w:val="2"/>
          </w:tcPr>
          <w:p w14:paraId="308D27D7" w14:textId="77777777" w:rsidR="00C60575" w:rsidRPr="00C1751F" w:rsidRDefault="00C60575" w:rsidP="00F71F41">
            <w:pPr>
              <w:ind w:right="-988"/>
              <w:rPr>
                <w:b/>
              </w:rPr>
            </w:pPr>
            <w:r w:rsidRPr="00C1751F">
              <w:rPr>
                <w:b/>
              </w:rPr>
              <w:t>EMAIL</w:t>
            </w:r>
          </w:p>
          <w:p w14:paraId="323E3288" w14:textId="77777777" w:rsidR="00F708B2" w:rsidRPr="00C1751F" w:rsidRDefault="00C60575" w:rsidP="00F71F41">
            <w:pPr>
              <w:ind w:right="-988"/>
              <w:rPr>
                <w:b/>
              </w:rPr>
            </w:pPr>
            <w:r w:rsidRPr="00C1751F">
              <w:rPr>
                <w:b/>
              </w:rPr>
              <w:t xml:space="preserve">(use parents for </w:t>
            </w:r>
          </w:p>
          <w:p w14:paraId="17255391" w14:textId="77777777" w:rsidR="00C60575" w:rsidRPr="00C1751F" w:rsidRDefault="00C60575" w:rsidP="00F71F41">
            <w:pPr>
              <w:ind w:right="-988"/>
              <w:rPr>
                <w:b/>
              </w:rPr>
            </w:pPr>
            <w:r w:rsidRPr="00C1751F">
              <w:rPr>
                <w:b/>
              </w:rPr>
              <w:t>child please)</w:t>
            </w:r>
          </w:p>
        </w:tc>
        <w:tc>
          <w:tcPr>
            <w:tcW w:w="3686" w:type="dxa"/>
            <w:gridSpan w:val="4"/>
          </w:tcPr>
          <w:p w14:paraId="0E039215" w14:textId="77777777" w:rsidR="00C60575" w:rsidRPr="00C1751F" w:rsidRDefault="00C60575" w:rsidP="00F71F41">
            <w:pPr>
              <w:ind w:right="-988"/>
            </w:pPr>
          </w:p>
        </w:tc>
      </w:tr>
      <w:tr w:rsidR="00707916" w:rsidRPr="00C1751F" w14:paraId="67F3E224" w14:textId="77777777" w:rsidTr="00DF3C85">
        <w:tc>
          <w:tcPr>
            <w:tcW w:w="1980" w:type="dxa"/>
            <w:gridSpan w:val="3"/>
          </w:tcPr>
          <w:p w14:paraId="6F491439" w14:textId="74F27C17" w:rsidR="00707916" w:rsidRPr="00C1751F" w:rsidRDefault="00707916" w:rsidP="00C60575">
            <w:pPr>
              <w:ind w:right="-988"/>
              <w:rPr>
                <w:b/>
              </w:rPr>
            </w:pPr>
            <w:r>
              <w:rPr>
                <w:b/>
              </w:rPr>
              <w:t>Language Spoken:</w:t>
            </w:r>
          </w:p>
        </w:tc>
        <w:tc>
          <w:tcPr>
            <w:tcW w:w="2551" w:type="dxa"/>
            <w:gridSpan w:val="3"/>
          </w:tcPr>
          <w:p w14:paraId="6199C6D1" w14:textId="77777777" w:rsidR="00707916" w:rsidRPr="00C1751F" w:rsidRDefault="00707916" w:rsidP="00F71F41">
            <w:pPr>
              <w:ind w:right="-988"/>
            </w:pPr>
          </w:p>
        </w:tc>
        <w:tc>
          <w:tcPr>
            <w:tcW w:w="1701" w:type="dxa"/>
            <w:gridSpan w:val="2"/>
          </w:tcPr>
          <w:p w14:paraId="636D205B" w14:textId="742CC654" w:rsidR="00707916" w:rsidRPr="00C1751F" w:rsidRDefault="00707916" w:rsidP="00F71F41">
            <w:pPr>
              <w:ind w:right="-988"/>
              <w:rPr>
                <w:b/>
              </w:rPr>
            </w:pPr>
            <w:r>
              <w:rPr>
                <w:b/>
              </w:rPr>
              <w:t>Ethnicity</w:t>
            </w:r>
            <w:bookmarkStart w:id="0" w:name="_GoBack"/>
            <w:bookmarkEnd w:id="0"/>
            <w:r>
              <w:rPr>
                <w:b/>
              </w:rPr>
              <w:t xml:space="preserve"> </w:t>
            </w:r>
          </w:p>
        </w:tc>
        <w:tc>
          <w:tcPr>
            <w:tcW w:w="3686" w:type="dxa"/>
            <w:gridSpan w:val="4"/>
          </w:tcPr>
          <w:p w14:paraId="6C7F3A7E" w14:textId="77777777" w:rsidR="00707916" w:rsidRPr="00C1751F" w:rsidRDefault="00707916" w:rsidP="00F71F41">
            <w:pPr>
              <w:ind w:right="-988"/>
            </w:pPr>
          </w:p>
        </w:tc>
      </w:tr>
    </w:tbl>
    <w:p w14:paraId="5D947DFA" w14:textId="77777777" w:rsidR="00E626BA" w:rsidRPr="00C1751F" w:rsidRDefault="00E626BA" w:rsidP="00F71F41">
      <w:pPr>
        <w:spacing w:after="0"/>
        <w:ind w:right="-988"/>
      </w:pPr>
    </w:p>
    <w:tbl>
      <w:tblPr>
        <w:tblStyle w:val="TableGrid"/>
        <w:tblW w:w="9918" w:type="dxa"/>
        <w:tblLook w:val="04A0" w:firstRow="1" w:lastRow="0" w:firstColumn="1" w:lastColumn="0" w:noHBand="0" w:noVBand="1"/>
      </w:tblPr>
      <w:tblGrid>
        <w:gridCol w:w="1555"/>
        <w:gridCol w:w="1842"/>
        <w:gridCol w:w="2552"/>
        <w:gridCol w:w="1791"/>
        <w:gridCol w:w="760"/>
        <w:gridCol w:w="1418"/>
      </w:tblGrid>
      <w:tr w:rsidR="00DF3C85" w:rsidRPr="00C1751F" w14:paraId="5D26913A" w14:textId="77777777" w:rsidTr="00DF3C85">
        <w:tc>
          <w:tcPr>
            <w:tcW w:w="1555" w:type="dxa"/>
          </w:tcPr>
          <w:p w14:paraId="24B1C50D" w14:textId="77777777" w:rsidR="00DF3C85" w:rsidRPr="00C1751F" w:rsidRDefault="00DF3C85" w:rsidP="00F71F41">
            <w:pPr>
              <w:ind w:right="-988"/>
              <w:rPr>
                <w:b/>
              </w:rPr>
            </w:pPr>
            <w:r w:rsidRPr="00C1751F">
              <w:rPr>
                <w:b/>
              </w:rPr>
              <w:t>PENSION CARD</w:t>
            </w:r>
          </w:p>
        </w:tc>
        <w:tc>
          <w:tcPr>
            <w:tcW w:w="1842" w:type="dxa"/>
          </w:tcPr>
          <w:p w14:paraId="52E14668" w14:textId="77777777" w:rsidR="00DF3C85" w:rsidRPr="00C1751F" w:rsidRDefault="00DF3C85" w:rsidP="006D0462">
            <w:pPr>
              <w:spacing w:after="120"/>
              <w:ind w:right="-988"/>
            </w:pPr>
          </w:p>
        </w:tc>
        <w:tc>
          <w:tcPr>
            <w:tcW w:w="2552" w:type="dxa"/>
          </w:tcPr>
          <w:p w14:paraId="2756F6F3" w14:textId="77777777" w:rsidR="00DF3C85" w:rsidRPr="00C1751F" w:rsidRDefault="00DF3C85" w:rsidP="00F71F41">
            <w:pPr>
              <w:ind w:right="-988"/>
              <w:rPr>
                <w:b/>
              </w:rPr>
            </w:pPr>
            <w:r w:rsidRPr="00C1751F">
              <w:rPr>
                <w:b/>
              </w:rPr>
              <w:t>VETERANS AFFAIRS CARD</w:t>
            </w:r>
          </w:p>
        </w:tc>
        <w:tc>
          <w:tcPr>
            <w:tcW w:w="1791" w:type="dxa"/>
          </w:tcPr>
          <w:p w14:paraId="4E4C82B9" w14:textId="77777777" w:rsidR="00DF3C85" w:rsidRPr="00C1751F" w:rsidRDefault="00DF3C85" w:rsidP="00F71F41">
            <w:pPr>
              <w:ind w:right="-988"/>
            </w:pPr>
          </w:p>
        </w:tc>
        <w:tc>
          <w:tcPr>
            <w:tcW w:w="760" w:type="dxa"/>
          </w:tcPr>
          <w:p w14:paraId="683FC0C1" w14:textId="77777777" w:rsidR="00DF3C85" w:rsidRPr="00C1751F" w:rsidRDefault="00DF3C85" w:rsidP="00F71F41">
            <w:pPr>
              <w:ind w:right="-988"/>
              <w:rPr>
                <w:b/>
              </w:rPr>
            </w:pPr>
            <w:r w:rsidRPr="00C1751F">
              <w:rPr>
                <w:b/>
              </w:rPr>
              <w:t>Type?</w:t>
            </w:r>
          </w:p>
        </w:tc>
        <w:tc>
          <w:tcPr>
            <w:tcW w:w="1418" w:type="dxa"/>
          </w:tcPr>
          <w:p w14:paraId="70D2AC3D" w14:textId="77777777" w:rsidR="00DF3C85" w:rsidRPr="00C1751F" w:rsidRDefault="00DF3C85" w:rsidP="00F71F41">
            <w:pPr>
              <w:ind w:right="-988"/>
            </w:pPr>
            <w:r w:rsidRPr="00C1751F">
              <w:t>White</w:t>
            </w:r>
            <w:r>
              <w:t xml:space="preserve"> / Gold</w:t>
            </w:r>
          </w:p>
        </w:tc>
      </w:tr>
    </w:tbl>
    <w:p w14:paraId="2B9E3BA8" w14:textId="77777777" w:rsidR="00C60575" w:rsidRPr="00C1751F" w:rsidRDefault="00C60575" w:rsidP="00F71F41">
      <w:pPr>
        <w:spacing w:after="0"/>
        <w:ind w:right="-988"/>
      </w:pPr>
    </w:p>
    <w:tbl>
      <w:tblPr>
        <w:tblStyle w:val="TableGrid"/>
        <w:tblW w:w="9918" w:type="dxa"/>
        <w:tblLook w:val="04A0" w:firstRow="1" w:lastRow="0" w:firstColumn="1" w:lastColumn="0" w:noHBand="0" w:noVBand="1"/>
      </w:tblPr>
      <w:tblGrid>
        <w:gridCol w:w="1696"/>
        <w:gridCol w:w="4253"/>
        <w:gridCol w:w="3969"/>
      </w:tblGrid>
      <w:tr w:rsidR="00DF3C85" w:rsidRPr="00C1751F" w14:paraId="7A0BA33D" w14:textId="77777777" w:rsidTr="00DF3C85">
        <w:tc>
          <w:tcPr>
            <w:tcW w:w="1696" w:type="dxa"/>
          </w:tcPr>
          <w:p w14:paraId="706370D9" w14:textId="77777777" w:rsidR="00DF3C85" w:rsidRPr="00C1751F" w:rsidRDefault="00DF3C85" w:rsidP="001E37CA">
            <w:pPr>
              <w:ind w:right="-988"/>
              <w:rPr>
                <w:b/>
              </w:rPr>
            </w:pPr>
            <w:r w:rsidRPr="00C1751F">
              <w:rPr>
                <w:b/>
              </w:rPr>
              <w:t>SMOKER</w:t>
            </w:r>
          </w:p>
        </w:tc>
        <w:tc>
          <w:tcPr>
            <w:tcW w:w="4253" w:type="dxa"/>
          </w:tcPr>
          <w:p w14:paraId="31ED2659" w14:textId="77777777" w:rsidR="00DF3C85" w:rsidRPr="00C1751F" w:rsidRDefault="00DF3C85" w:rsidP="001E37CA">
            <w:pPr>
              <w:ind w:right="-988"/>
            </w:pPr>
            <w:r w:rsidRPr="00C1751F">
              <w:t>Yes</w:t>
            </w:r>
            <w:r>
              <w:t xml:space="preserve"> /  No  /  Never</w:t>
            </w:r>
          </w:p>
        </w:tc>
        <w:tc>
          <w:tcPr>
            <w:tcW w:w="3969" w:type="dxa"/>
          </w:tcPr>
          <w:p w14:paraId="71E5055D" w14:textId="77777777" w:rsidR="00DF3C85" w:rsidRPr="00C1751F" w:rsidRDefault="00DF3C85" w:rsidP="001E37CA">
            <w:pPr>
              <w:ind w:right="-988"/>
            </w:pPr>
            <w:r>
              <w:t>Year of Quitting?</w:t>
            </w:r>
          </w:p>
        </w:tc>
      </w:tr>
    </w:tbl>
    <w:p w14:paraId="2B824F13" w14:textId="77777777" w:rsidR="00C60575" w:rsidRPr="00C1751F" w:rsidRDefault="00C60575" w:rsidP="00F71F41">
      <w:pPr>
        <w:spacing w:after="0"/>
        <w:ind w:right="-988"/>
      </w:pPr>
    </w:p>
    <w:tbl>
      <w:tblPr>
        <w:tblStyle w:val="TableGrid"/>
        <w:tblW w:w="9918" w:type="dxa"/>
        <w:tblLook w:val="04A0" w:firstRow="1" w:lastRow="0" w:firstColumn="1" w:lastColumn="0" w:noHBand="0" w:noVBand="1"/>
      </w:tblPr>
      <w:tblGrid>
        <w:gridCol w:w="2547"/>
        <w:gridCol w:w="7371"/>
      </w:tblGrid>
      <w:tr w:rsidR="00F708B2" w:rsidRPr="00C1751F" w14:paraId="0223B50F" w14:textId="77777777" w:rsidTr="00DF3C85">
        <w:tc>
          <w:tcPr>
            <w:tcW w:w="2547" w:type="dxa"/>
          </w:tcPr>
          <w:p w14:paraId="412065BE" w14:textId="77777777" w:rsidR="00F708B2" w:rsidRPr="00C1751F" w:rsidRDefault="00F708B2" w:rsidP="00F71F41">
            <w:pPr>
              <w:ind w:right="-988"/>
              <w:rPr>
                <w:b/>
              </w:rPr>
            </w:pPr>
            <w:r w:rsidRPr="00C1751F">
              <w:rPr>
                <w:b/>
              </w:rPr>
              <w:t>ALLERGIES</w:t>
            </w:r>
          </w:p>
        </w:tc>
        <w:tc>
          <w:tcPr>
            <w:tcW w:w="7371" w:type="dxa"/>
          </w:tcPr>
          <w:p w14:paraId="12EBFBB3" w14:textId="77777777" w:rsidR="00F708B2" w:rsidRPr="00C1751F" w:rsidRDefault="00F708B2" w:rsidP="006D0462">
            <w:pPr>
              <w:spacing w:after="120"/>
              <w:ind w:right="-988"/>
            </w:pPr>
          </w:p>
        </w:tc>
      </w:tr>
      <w:tr w:rsidR="00F708B2" w:rsidRPr="00C1751F" w14:paraId="5835C4E8" w14:textId="77777777" w:rsidTr="00DF3C85">
        <w:tc>
          <w:tcPr>
            <w:tcW w:w="2547" w:type="dxa"/>
          </w:tcPr>
          <w:p w14:paraId="2EE5A850" w14:textId="77777777" w:rsidR="00F708B2" w:rsidRPr="00C1751F" w:rsidRDefault="00F708B2" w:rsidP="00F71F41">
            <w:pPr>
              <w:ind w:right="-988"/>
              <w:rPr>
                <w:b/>
              </w:rPr>
            </w:pPr>
            <w:r w:rsidRPr="00C1751F">
              <w:rPr>
                <w:b/>
              </w:rPr>
              <w:t>CURRENT MEDICATIONS</w:t>
            </w:r>
          </w:p>
        </w:tc>
        <w:tc>
          <w:tcPr>
            <w:tcW w:w="7371" w:type="dxa"/>
          </w:tcPr>
          <w:p w14:paraId="3B76D0D1" w14:textId="77777777" w:rsidR="00F708B2" w:rsidRPr="00C1751F" w:rsidRDefault="00F708B2" w:rsidP="006D0462">
            <w:pPr>
              <w:spacing w:after="120"/>
              <w:ind w:right="-988"/>
            </w:pPr>
          </w:p>
        </w:tc>
      </w:tr>
      <w:tr w:rsidR="00F708B2" w:rsidRPr="00C1751F" w14:paraId="0ED53F2B" w14:textId="77777777" w:rsidTr="00DF3C85">
        <w:tc>
          <w:tcPr>
            <w:tcW w:w="2547" w:type="dxa"/>
          </w:tcPr>
          <w:p w14:paraId="21CFD019" w14:textId="77777777" w:rsidR="00F708B2" w:rsidRPr="00C1751F" w:rsidRDefault="00F708B2" w:rsidP="00F71F41">
            <w:pPr>
              <w:ind w:right="-988"/>
              <w:rPr>
                <w:b/>
              </w:rPr>
            </w:pPr>
            <w:r w:rsidRPr="00C1751F">
              <w:rPr>
                <w:b/>
              </w:rPr>
              <w:t>FAMILY MEDICAL HISTORY</w:t>
            </w:r>
          </w:p>
        </w:tc>
        <w:tc>
          <w:tcPr>
            <w:tcW w:w="7371" w:type="dxa"/>
          </w:tcPr>
          <w:p w14:paraId="3C6F246D" w14:textId="77777777" w:rsidR="00F708B2" w:rsidRPr="00C1751F" w:rsidRDefault="00F708B2" w:rsidP="006D0462">
            <w:pPr>
              <w:spacing w:after="120"/>
              <w:ind w:right="-988"/>
            </w:pPr>
          </w:p>
        </w:tc>
      </w:tr>
      <w:tr w:rsidR="00F708B2" w:rsidRPr="00C1751F" w14:paraId="5659313B" w14:textId="77777777" w:rsidTr="00DF3C85">
        <w:tc>
          <w:tcPr>
            <w:tcW w:w="2547" w:type="dxa"/>
          </w:tcPr>
          <w:p w14:paraId="25E518BC" w14:textId="77777777" w:rsidR="00F708B2" w:rsidRPr="00C1751F" w:rsidRDefault="00F708B2" w:rsidP="00F71F41">
            <w:pPr>
              <w:ind w:right="-988"/>
              <w:rPr>
                <w:b/>
              </w:rPr>
            </w:pPr>
            <w:r w:rsidRPr="00C1751F">
              <w:rPr>
                <w:b/>
              </w:rPr>
              <w:t>PAST MEDICAL HISTORY</w:t>
            </w:r>
          </w:p>
        </w:tc>
        <w:tc>
          <w:tcPr>
            <w:tcW w:w="7371" w:type="dxa"/>
          </w:tcPr>
          <w:p w14:paraId="60F29C0B" w14:textId="77777777" w:rsidR="00F708B2" w:rsidRPr="00C1751F" w:rsidRDefault="00F708B2" w:rsidP="006D0462">
            <w:pPr>
              <w:spacing w:after="120"/>
              <w:ind w:right="-988"/>
            </w:pPr>
          </w:p>
        </w:tc>
      </w:tr>
    </w:tbl>
    <w:p w14:paraId="36C2791A" w14:textId="77777777" w:rsidR="00335A21" w:rsidRDefault="00335A21" w:rsidP="00F71F41">
      <w:pPr>
        <w:spacing w:after="0"/>
        <w:ind w:right="-988"/>
      </w:pPr>
    </w:p>
    <w:p w14:paraId="5DACBE06" w14:textId="77777777" w:rsidR="00C1751F" w:rsidRPr="00C1751F" w:rsidRDefault="00A85E62" w:rsidP="00F71F41">
      <w:pPr>
        <w:spacing w:after="0"/>
        <w:ind w:right="-988"/>
      </w:pPr>
      <w:r w:rsidRPr="00C1751F">
        <w:t>Do you identify as an ABORIGINAL OR TORRES STRAIT ISLANDER?    □  YES      □  NO</w:t>
      </w:r>
    </w:p>
    <w:tbl>
      <w:tblPr>
        <w:tblStyle w:val="TableGrid"/>
        <w:tblW w:w="9918" w:type="dxa"/>
        <w:tblLayout w:type="fixed"/>
        <w:tblLook w:val="04A0" w:firstRow="1" w:lastRow="0" w:firstColumn="1" w:lastColumn="0" w:noHBand="0" w:noVBand="1"/>
      </w:tblPr>
      <w:tblGrid>
        <w:gridCol w:w="1465"/>
        <w:gridCol w:w="1310"/>
        <w:gridCol w:w="2040"/>
        <w:gridCol w:w="1559"/>
        <w:gridCol w:w="2552"/>
        <w:gridCol w:w="992"/>
      </w:tblGrid>
      <w:tr w:rsidR="00DF3C85" w:rsidRPr="00C1751F" w14:paraId="48334E66" w14:textId="77777777" w:rsidTr="00DF3C85">
        <w:tc>
          <w:tcPr>
            <w:tcW w:w="1465" w:type="dxa"/>
          </w:tcPr>
          <w:p w14:paraId="4702D561" w14:textId="77777777" w:rsidR="00DF3C85" w:rsidRPr="00C1751F" w:rsidRDefault="00DF3C85" w:rsidP="00F71F41">
            <w:pPr>
              <w:ind w:right="-988"/>
              <w:rPr>
                <w:b/>
              </w:rPr>
            </w:pPr>
            <w:r w:rsidRPr="00C1751F">
              <w:rPr>
                <w:b/>
              </w:rPr>
              <w:t>NATIONALITY</w:t>
            </w:r>
          </w:p>
        </w:tc>
        <w:tc>
          <w:tcPr>
            <w:tcW w:w="1310" w:type="dxa"/>
          </w:tcPr>
          <w:p w14:paraId="52C0C4FA" w14:textId="77777777" w:rsidR="00DF3C85" w:rsidRPr="00C1751F" w:rsidRDefault="00DF3C85" w:rsidP="006D0462">
            <w:pPr>
              <w:spacing w:after="120"/>
              <w:ind w:right="-988"/>
            </w:pPr>
          </w:p>
        </w:tc>
        <w:tc>
          <w:tcPr>
            <w:tcW w:w="2040" w:type="dxa"/>
          </w:tcPr>
          <w:p w14:paraId="48518363" w14:textId="77777777" w:rsidR="00DF3C85" w:rsidRPr="00C1751F" w:rsidRDefault="00DF3C85" w:rsidP="00F71F41">
            <w:pPr>
              <w:ind w:right="-988"/>
              <w:rPr>
                <w:b/>
              </w:rPr>
            </w:pPr>
            <w:r w:rsidRPr="00C1751F">
              <w:rPr>
                <w:b/>
              </w:rPr>
              <w:t>LANGUAGE SPOKEN</w:t>
            </w:r>
          </w:p>
        </w:tc>
        <w:tc>
          <w:tcPr>
            <w:tcW w:w="1559" w:type="dxa"/>
          </w:tcPr>
          <w:p w14:paraId="7A2A3B43" w14:textId="77777777" w:rsidR="00DF3C85" w:rsidRPr="00C1751F" w:rsidRDefault="00DF3C85" w:rsidP="00F71F41">
            <w:pPr>
              <w:ind w:right="-988"/>
            </w:pPr>
          </w:p>
        </w:tc>
        <w:tc>
          <w:tcPr>
            <w:tcW w:w="2552" w:type="dxa"/>
          </w:tcPr>
          <w:p w14:paraId="4130726D" w14:textId="77777777" w:rsidR="00DF3C85" w:rsidRPr="00C1751F" w:rsidRDefault="00DF3C85" w:rsidP="00F71F41">
            <w:pPr>
              <w:ind w:right="-988"/>
              <w:rPr>
                <w:b/>
              </w:rPr>
            </w:pPr>
            <w:r w:rsidRPr="00C1751F">
              <w:rPr>
                <w:b/>
              </w:rPr>
              <w:t>INTERPRETER REQUIRED?</w:t>
            </w:r>
          </w:p>
        </w:tc>
        <w:tc>
          <w:tcPr>
            <w:tcW w:w="992" w:type="dxa"/>
          </w:tcPr>
          <w:p w14:paraId="7AA28773" w14:textId="77777777" w:rsidR="00DF3C85" w:rsidRPr="00C1751F" w:rsidRDefault="00DF3C85" w:rsidP="00F71F41">
            <w:pPr>
              <w:ind w:right="-988"/>
            </w:pPr>
            <w:r w:rsidRPr="00C1751F">
              <w:t>Yes</w:t>
            </w:r>
            <w:r>
              <w:t xml:space="preserve"> / No</w:t>
            </w:r>
          </w:p>
        </w:tc>
      </w:tr>
    </w:tbl>
    <w:p w14:paraId="73537033" w14:textId="490D3B8B" w:rsidR="00F177F9" w:rsidRDefault="00707916" w:rsidP="00977319">
      <w:pPr>
        <w:spacing w:after="0"/>
        <w:ind w:right="-988"/>
        <w:rPr>
          <w:sz w:val="20"/>
          <w:szCs w:val="20"/>
          <w:u w:val="single"/>
        </w:rPr>
      </w:pPr>
      <w:r w:rsidRPr="00F177F9">
        <w:rPr>
          <w:noProof/>
          <w:sz w:val="20"/>
          <w:szCs w:val="20"/>
          <w:u w:val="single"/>
          <w:lang w:val="en-AU" w:eastAsia="en-AU"/>
        </w:rPr>
        <mc:AlternateContent>
          <mc:Choice Requires="wps">
            <w:drawing>
              <wp:anchor distT="45720" distB="45720" distL="114300" distR="114300" simplePos="0" relativeHeight="251659264" behindDoc="0" locked="0" layoutInCell="1" allowOverlap="1" wp14:anchorId="7E3EBABC" wp14:editId="57759EEA">
                <wp:simplePos x="0" y="0"/>
                <wp:positionH relativeFrom="column">
                  <wp:posOffset>-52070</wp:posOffset>
                </wp:positionH>
                <wp:positionV relativeFrom="paragraph">
                  <wp:posOffset>362585</wp:posOffset>
                </wp:positionV>
                <wp:extent cx="3674745" cy="2009775"/>
                <wp:effectExtent l="0" t="0" r="2095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4745" cy="2009775"/>
                        </a:xfrm>
                        <a:prstGeom prst="rect">
                          <a:avLst/>
                        </a:prstGeom>
                        <a:solidFill>
                          <a:srgbClr val="FFFFFF"/>
                        </a:solidFill>
                        <a:ln w="9525">
                          <a:solidFill>
                            <a:srgbClr val="000000"/>
                          </a:solidFill>
                          <a:miter lim="800000"/>
                          <a:headEnd/>
                          <a:tailEnd/>
                        </a:ln>
                      </wps:spPr>
                      <wps:txbx>
                        <w:txbxContent>
                          <w:p w14:paraId="50A07C29" w14:textId="77777777" w:rsidR="00F177F9" w:rsidRDefault="00F177F9">
                            <w:pPr>
                              <w:rPr>
                                <w:b/>
                                <w:sz w:val="20"/>
                                <w:szCs w:val="20"/>
                                <w:u w:val="single"/>
                              </w:rPr>
                            </w:pPr>
                            <w:r>
                              <w:rPr>
                                <w:b/>
                                <w:sz w:val="20"/>
                                <w:szCs w:val="20"/>
                                <w:u w:val="single"/>
                              </w:rPr>
                              <w:t>YOUR PRIVACY &amp; MEDICAL INFORMATION</w:t>
                            </w:r>
                          </w:p>
                          <w:p w14:paraId="37C816DF" w14:textId="77777777" w:rsidR="00F177F9" w:rsidRDefault="00F177F9" w:rsidP="00F177F9">
                            <w:pPr>
                              <w:spacing w:after="0"/>
                              <w:rPr>
                                <w:sz w:val="16"/>
                                <w:szCs w:val="16"/>
                              </w:rPr>
                            </w:pPr>
                            <w:r>
                              <w:rPr>
                                <w:sz w:val="16"/>
                                <w:szCs w:val="16"/>
                              </w:rPr>
                              <w:t>This medical practice collects information from you for the</w:t>
                            </w:r>
                          </w:p>
                          <w:p w14:paraId="12224B05" w14:textId="77777777" w:rsidR="00F177F9" w:rsidRPr="00F177F9" w:rsidRDefault="00F177F9" w:rsidP="00F177F9">
                            <w:pPr>
                              <w:spacing w:after="0"/>
                              <w:rPr>
                                <w:sz w:val="16"/>
                                <w:szCs w:val="16"/>
                              </w:rPr>
                            </w:pPr>
                            <w:r>
                              <w:rPr>
                                <w:sz w:val="16"/>
                                <w:szCs w:val="16"/>
                              </w:rPr>
                              <w:t>Primary purpose of providing quality health care. We require you to provide us with your personal details and a full medical history so that we may properly access, diagnose, treat and be proactive in your health care needs. This means that we will use the information for administrative purposes</w:t>
                            </w:r>
                            <w:r w:rsidR="00DC7D1E">
                              <w:rPr>
                                <w:sz w:val="16"/>
                                <w:szCs w:val="16"/>
                              </w:rPr>
                              <w:t>, billing, disclosure to</w:t>
                            </w:r>
                            <w:r w:rsidR="0009758A">
                              <w:rPr>
                                <w:sz w:val="16"/>
                                <w:szCs w:val="16"/>
                              </w:rPr>
                              <w:t xml:space="preserve"> others involved in your health care including specialists and other treating doctors outside the practice and disclosure to other doctors in the practice including locums to assist in your medical care. The practice may occasionally be involved in research and quality assurance activities to improve individual</w:t>
                            </w:r>
                            <w:r w:rsidR="00A4032E">
                              <w:rPr>
                                <w:sz w:val="16"/>
                                <w:szCs w:val="16"/>
                              </w:rPr>
                              <w:t xml:space="preserve"> and community health care and practice management. All information is de-identified. If you wish to opt out of research undertaken by the clinic please inform your doctor. We wish to assure you that at all times your health information is treated with utmost confidentiality.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3EBABC" id="_x0000_t202" coordsize="21600,21600" o:spt="202" path="m,l,21600r21600,l21600,xe">
                <v:stroke joinstyle="miter"/>
                <v:path gradientshapeok="t" o:connecttype="rect"/>
              </v:shapetype>
              <v:shape id="Text Box 2" o:spid="_x0000_s1026" type="#_x0000_t202" style="position:absolute;margin-left:-4.1pt;margin-top:28.55pt;width:289.35pt;height:158.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">
                <v:textbox>
                  <w:txbxContent>
                    <w:p w14:paraId="50A07C29" w14:textId="77777777" w:rsidR="00F177F9" w:rsidRDefault="00F177F9">
                      <w:pPr>
                        <w:rPr>
                          <w:b/>
                          <w:sz w:val="20"/>
                          <w:szCs w:val="20"/>
                          <w:u w:val="single"/>
                        </w:rPr>
                      </w:pPr>
                      <w:r>
                        <w:rPr>
                          <w:b/>
                          <w:sz w:val="20"/>
                          <w:szCs w:val="20"/>
                          <w:u w:val="single"/>
                        </w:rPr>
                        <w:t>YOUR PRIVACY &amp; MEDICAL INFORMATION</w:t>
                      </w:r>
                    </w:p>
                    <w:p w14:paraId="37C816DF" w14:textId="77777777" w:rsidR="00F177F9" w:rsidRDefault="00F177F9" w:rsidP="00F177F9">
                      <w:pPr>
                        <w:spacing w:after="0"/>
                        <w:rPr>
                          <w:sz w:val="16"/>
                          <w:szCs w:val="16"/>
                        </w:rPr>
                      </w:pPr>
                      <w:r>
                        <w:rPr>
                          <w:sz w:val="16"/>
                          <w:szCs w:val="16"/>
                        </w:rPr>
                        <w:t>This medical practice collects information from you for the</w:t>
                      </w:r>
                    </w:p>
                    <w:p w14:paraId="12224B05" w14:textId="77777777" w:rsidR="00F177F9" w:rsidRPr="00F177F9" w:rsidRDefault="00F177F9" w:rsidP="00F177F9">
                      <w:pPr>
                        <w:spacing w:after="0"/>
                        <w:rPr>
                          <w:sz w:val="16"/>
                          <w:szCs w:val="16"/>
                        </w:rPr>
                      </w:pPr>
                      <w:r>
                        <w:rPr>
                          <w:sz w:val="16"/>
                          <w:szCs w:val="16"/>
                        </w:rPr>
                        <w:t>Primary purpose of providing quality health care. We require you to provide us with your personal details and a full medical history so that we may properly access, diagnose, treat and be proactive in your health care needs. This means that we will use the information for administrative purposes</w:t>
                      </w:r>
                      <w:r w:rsidR="00DC7D1E">
                        <w:rPr>
                          <w:sz w:val="16"/>
                          <w:szCs w:val="16"/>
                        </w:rPr>
                        <w:t>, billing, disclosure to</w:t>
                      </w:r>
                      <w:r w:rsidR="0009758A">
                        <w:rPr>
                          <w:sz w:val="16"/>
                          <w:szCs w:val="16"/>
                        </w:rPr>
                        <w:t xml:space="preserve"> others involved in your health care including specialists and other treating doctors outside the practice and disclosure to other doctors in the practice including locums to assist in your medical care. The practice may occasionally be involved in research and quality assurance activities to improve individual</w:t>
                      </w:r>
                      <w:r w:rsidR="00A4032E">
                        <w:rPr>
                          <w:sz w:val="16"/>
                          <w:szCs w:val="16"/>
                        </w:rPr>
                        <w:t xml:space="preserve"> and community health care and practice management. All information is de-identified. If you wish to opt out of research undertaken by the clinic please inform your doctor. We wish to assure you that at all times your health information is treated with utmost confidentiality.</w:t>
                      </w:r>
                    </w:p>
                  </w:txbxContent>
                </v:textbox>
                <w10:wrap type="square"/>
              </v:shape>
            </w:pict>
          </mc:Fallback>
        </mc:AlternateContent>
      </w:r>
      <w:r w:rsidR="00F177F9">
        <w:rPr>
          <w:sz w:val="20"/>
          <w:szCs w:val="20"/>
        </w:rPr>
        <w:t xml:space="preserve">How did you hear about our practice? </w:t>
      </w:r>
      <w:r w:rsidR="00F177F9" w:rsidRPr="00A85E62">
        <w:rPr>
          <w:sz w:val="40"/>
          <w:szCs w:val="40"/>
        </w:rPr>
        <w:t>□</w:t>
      </w:r>
      <w:r w:rsidR="00F177F9">
        <w:rPr>
          <w:sz w:val="40"/>
          <w:szCs w:val="40"/>
        </w:rPr>
        <w:t xml:space="preserve"> </w:t>
      </w:r>
      <w:r w:rsidR="00F177F9">
        <w:rPr>
          <w:sz w:val="20"/>
          <w:szCs w:val="20"/>
        </w:rPr>
        <w:t xml:space="preserve">Family      </w:t>
      </w:r>
      <w:r w:rsidR="00F177F9" w:rsidRPr="00A85E62">
        <w:rPr>
          <w:sz w:val="40"/>
          <w:szCs w:val="40"/>
        </w:rPr>
        <w:t>□</w:t>
      </w:r>
      <w:r w:rsidR="00F177F9">
        <w:rPr>
          <w:sz w:val="40"/>
          <w:szCs w:val="40"/>
        </w:rPr>
        <w:t xml:space="preserve"> </w:t>
      </w:r>
      <w:r w:rsidR="00F177F9">
        <w:rPr>
          <w:sz w:val="20"/>
          <w:szCs w:val="20"/>
        </w:rPr>
        <w:t xml:space="preserve">Friend      </w:t>
      </w:r>
      <w:r w:rsidR="00F177F9" w:rsidRPr="00A85E62">
        <w:rPr>
          <w:sz w:val="40"/>
          <w:szCs w:val="40"/>
        </w:rPr>
        <w:t>□</w:t>
      </w:r>
      <w:r w:rsidR="00F177F9">
        <w:rPr>
          <w:sz w:val="40"/>
          <w:szCs w:val="40"/>
        </w:rPr>
        <w:t xml:space="preserve">  </w:t>
      </w:r>
      <w:r w:rsidR="00F177F9">
        <w:rPr>
          <w:sz w:val="20"/>
          <w:szCs w:val="20"/>
        </w:rPr>
        <w:t xml:space="preserve">Web Page/Internet      </w:t>
      </w:r>
      <w:r w:rsidR="00F177F9" w:rsidRPr="00A85E62">
        <w:rPr>
          <w:sz w:val="40"/>
          <w:szCs w:val="40"/>
        </w:rPr>
        <w:t>□</w:t>
      </w:r>
      <w:r w:rsidR="00F177F9">
        <w:rPr>
          <w:sz w:val="40"/>
          <w:szCs w:val="40"/>
        </w:rPr>
        <w:t xml:space="preserve"> </w:t>
      </w:r>
      <w:r w:rsidR="00F177F9">
        <w:rPr>
          <w:sz w:val="20"/>
          <w:szCs w:val="20"/>
        </w:rPr>
        <w:t xml:space="preserve">Sign      </w:t>
      </w:r>
      <w:r w:rsidR="00F177F9" w:rsidRPr="00A85E62">
        <w:rPr>
          <w:sz w:val="40"/>
          <w:szCs w:val="40"/>
        </w:rPr>
        <w:t>□</w:t>
      </w:r>
      <w:r w:rsidR="00F177F9">
        <w:rPr>
          <w:sz w:val="40"/>
          <w:szCs w:val="40"/>
        </w:rPr>
        <w:t xml:space="preserve"> </w:t>
      </w:r>
      <w:r w:rsidR="00F177F9">
        <w:rPr>
          <w:sz w:val="20"/>
          <w:szCs w:val="20"/>
        </w:rPr>
        <w:t xml:space="preserve">Other </w:t>
      </w:r>
      <w:r w:rsidR="00F177F9">
        <w:rPr>
          <w:sz w:val="20"/>
          <w:szCs w:val="20"/>
          <w:u w:val="single"/>
        </w:rPr>
        <w:tab/>
      </w:r>
    </w:p>
    <w:p w14:paraId="630449DD" w14:textId="2D8100EC" w:rsidR="00F177F9" w:rsidRPr="00F177F9" w:rsidRDefault="00F177F9" w:rsidP="00F71F41">
      <w:pPr>
        <w:spacing w:after="120"/>
        <w:ind w:right="-988"/>
        <w:rPr>
          <w:sz w:val="20"/>
          <w:szCs w:val="20"/>
          <w:u w:val="single"/>
        </w:rPr>
      </w:pPr>
    </w:p>
    <w:p w14:paraId="36928E82" w14:textId="77777777" w:rsidR="00F177F9" w:rsidRPr="00F177F9" w:rsidRDefault="00F177F9" w:rsidP="00F71F41">
      <w:pPr>
        <w:spacing w:after="120"/>
        <w:ind w:right="-988"/>
        <w:rPr>
          <w:sz w:val="20"/>
          <w:szCs w:val="20"/>
          <w:u w:val="single"/>
        </w:rPr>
      </w:pPr>
    </w:p>
    <w:p w14:paraId="2F71E84B" w14:textId="77777777" w:rsidR="00F71F41" w:rsidRPr="00F71F41" w:rsidRDefault="00F71F41" w:rsidP="00F71F41">
      <w:pPr>
        <w:spacing w:after="0"/>
        <w:ind w:right="-988"/>
        <w:rPr>
          <w:sz w:val="20"/>
          <w:szCs w:val="20"/>
          <w:u w:val="single"/>
        </w:rPr>
      </w:pPr>
    </w:p>
    <w:p w14:paraId="3FE961A2" w14:textId="77777777" w:rsidR="00A85E62" w:rsidRDefault="00A85E62" w:rsidP="00A509C4">
      <w:pPr>
        <w:rPr>
          <w:sz w:val="24"/>
          <w:szCs w:val="24"/>
          <w:u w:val="single"/>
        </w:rPr>
      </w:pPr>
    </w:p>
    <w:p w14:paraId="77535C44" w14:textId="77777777" w:rsidR="00A4032E" w:rsidRDefault="00A4032E" w:rsidP="00A509C4">
      <w:pPr>
        <w:rPr>
          <w:sz w:val="24"/>
          <w:szCs w:val="24"/>
          <w:u w:val="single"/>
        </w:rPr>
      </w:pPr>
    </w:p>
    <w:p w14:paraId="5407836E" w14:textId="77777777" w:rsidR="00A4032E" w:rsidRDefault="00A4032E" w:rsidP="00A509C4">
      <w:pPr>
        <w:rPr>
          <w:sz w:val="24"/>
          <w:szCs w:val="24"/>
          <w:u w:val="single"/>
        </w:rPr>
      </w:pPr>
    </w:p>
    <w:p w14:paraId="3F49EE00" w14:textId="77777777" w:rsidR="00A4032E" w:rsidRDefault="00A4032E" w:rsidP="00A509C4">
      <w:pPr>
        <w:rPr>
          <w:sz w:val="24"/>
          <w:szCs w:val="24"/>
          <w:u w:val="single"/>
        </w:rPr>
      </w:pPr>
    </w:p>
    <w:p w14:paraId="123C4414" w14:textId="77777777" w:rsidR="00A4032E" w:rsidRDefault="00A4032E" w:rsidP="00A509C4">
      <w:pPr>
        <w:rPr>
          <w:sz w:val="24"/>
          <w:szCs w:val="24"/>
          <w:u w:val="single"/>
        </w:rPr>
      </w:pPr>
    </w:p>
    <w:p w14:paraId="515B06D9" w14:textId="77777777" w:rsidR="00A4032E" w:rsidRDefault="00A4032E" w:rsidP="00A4032E">
      <w:pPr>
        <w:spacing w:after="0"/>
        <w:rPr>
          <w:b/>
          <w:sz w:val="24"/>
          <w:szCs w:val="24"/>
        </w:rPr>
      </w:pPr>
      <w:r>
        <w:rPr>
          <w:b/>
          <w:sz w:val="24"/>
          <w:szCs w:val="24"/>
        </w:rPr>
        <w:t>I have read and understood the above information regarding my medical information.</w:t>
      </w:r>
    </w:p>
    <w:p w14:paraId="2C2292F7" w14:textId="77777777" w:rsidR="00A4032E" w:rsidRDefault="00A4032E" w:rsidP="00A4032E">
      <w:pPr>
        <w:spacing w:after="0"/>
        <w:rPr>
          <w:b/>
          <w:sz w:val="24"/>
          <w:szCs w:val="24"/>
          <w:u w:val="single"/>
        </w:rPr>
      </w:pPr>
      <w:r>
        <w:rPr>
          <w:b/>
          <w:sz w:val="24"/>
          <w:szCs w:val="24"/>
        </w:rPr>
        <w:t xml:space="preserve">Signature of patient  </w:t>
      </w:r>
      <w:r>
        <w:rPr>
          <w:b/>
          <w:sz w:val="24"/>
          <w:szCs w:val="24"/>
          <w:u w:val="single"/>
        </w:rPr>
        <w:tab/>
      </w:r>
      <w:r>
        <w:rPr>
          <w:b/>
          <w:sz w:val="24"/>
          <w:szCs w:val="24"/>
          <w:u w:val="single"/>
        </w:rPr>
        <w:tab/>
      </w:r>
      <w:r>
        <w:rPr>
          <w:b/>
          <w:sz w:val="24"/>
          <w:szCs w:val="24"/>
          <w:u w:val="single"/>
        </w:rPr>
        <w:tab/>
      </w:r>
      <w:r>
        <w:rPr>
          <w:b/>
          <w:sz w:val="24"/>
          <w:szCs w:val="24"/>
          <w:u w:val="single"/>
        </w:rPr>
        <w:tab/>
      </w:r>
      <w:r>
        <w:rPr>
          <w:b/>
          <w:sz w:val="24"/>
          <w:szCs w:val="24"/>
          <w:u w:val="single"/>
        </w:rPr>
        <w:tab/>
      </w:r>
      <w:r>
        <w:rPr>
          <w:b/>
          <w:sz w:val="24"/>
          <w:szCs w:val="24"/>
          <w:u w:val="single"/>
        </w:rPr>
        <w:tab/>
      </w:r>
      <w:r>
        <w:rPr>
          <w:b/>
          <w:sz w:val="24"/>
          <w:szCs w:val="24"/>
        </w:rPr>
        <w:t xml:space="preserve">           Date</w:t>
      </w:r>
      <w:r>
        <w:rPr>
          <w:b/>
          <w:sz w:val="24"/>
          <w:szCs w:val="24"/>
          <w:u w:val="single"/>
        </w:rPr>
        <w:tab/>
      </w:r>
      <w:r>
        <w:rPr>
          <w:b/>
          <w:sz w:val="24"/>
          <w:szCs w:val="24"/>
          <w:u w:val="single"/>
        </w:rPr>
        <w:tab/>
      </w:r>
      <w:r>
        <w:rPr>
          <w:b/>
          <w:sz w:val="24"/>
          <w:szCs w:val="24"/>
          <w:u w:val="single"/>
        </w:rPr>
        <w:tab/>
      </w:r>
      <w:r>
        <w:rPr>
          <w:b/>
          <w:sz w:val="24"/>
          <w:szCs w:val="24"/>
          <w:u w:val="single"/>
        </w:rPr>
        <w:tab/>
      </w:r>
    </w:p>
    <w:p w14:paraId="456CE94B" w14:textId="77777777" w:rsidR="00A4032E" w:rsidRPr="00B71444" w:rsidRDefault="00A4032E" w:rsidP="009D1784">
      <w:pPr>
        <w:spacing w:after="0"/>
        <w:rPr>
          <w:sz w:val="18"/>
          <w:szCs w:val="18"/>
          <w:u w:val="single"/>
        </w:rPr>
      </w:pPr>
      <w:r w:rsidRPr="00B71444">
        <w:rPr>
          <w:sz w:val="18"/>
          <w:szCs w:val="18"/>
        </w:rPr>
        <w:t xml:space="preserve">FOR STAFF USE ONLY - □ Drivers licence  □ </w:t>
      </w:r>
      <w:r w:rsidR="009D1784" w:rsidRPr="00B71444">
        <w:rPr>
          <w:sz w:val="18"/>
          <w:szCs w:val="18"/>
        </w:rPr>
        <w:t xml:space="preserve">Photo ID – Sighted by </w:t>
      </w:r>
      <w:r w:rsidR="009D1784" w:rsidRPr="00B71444">
        <w:rPr>
          <w:sz w:val="18"/>
          <w:szCs w:val="18"/>
          <w:u w:val="single"/>
        </w:rPr>
        <w:tab/>
      </w:r>
      <w:r w:rsidR="009D1784" w:rsidRPr="00B71444">
        <w:rPr>
          <w:sz w:val="18"/>
          <w:szCs w:val="18"/>
          <w:u w:val="single"/>
        </w:rPr>
        <w:tab/>
      </w:r>
      <w:r w:rsidR="009D1784" w:rsidRPr="00B71444">
        <w:rPr>
          <w:sz w:val="18"/>
          <w:szCs w:val="18"/>
        </w:rPr>
        <w:t xml:space="preserve">  or □ None Available</w:t>
      </w:r>
    </w:p>
    <w:sectPr w:rsidR="00A4032E" w:rsidRPr="00B71444" w:rsidSect="00335A21">
      <w:headerReference w:type="default" r:id="rId6"/>
      <w:pgSz w:w="12240" w:h="15840"/>
      <w:pgMar w:top="284" w:right="1440" w:bottom="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ADADD" w14:textId="77777777" w:rsidR="00626BB4" w:rsidRDefault="00626BB4" w:rsidP="00626BB4">
      <w:pPr>
        <w:spacing w:after="0" w:line="240" w:lineRule="auto"/>
      </w:pPr>
      <w:r>
        <w:separator/>
      </w:r>
    </w:p>
  </w:endnote>
  <w:endnote w:type="continuationSeparator" w:id="0">
    <w:p w14:paraId="7E780CD1" w14:textId="77777777" w:rsidR="00626BB4" w:rsidRDefault="00626BB4" w:rsidP="00626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890F" w14:textId="77777777" w:rsidR="00626BB4" w:rsidRDefault="00626BB4" w:rsidP="00626BB4">
      <w:pPr>
        <w:spacing w:after="0" w:line="240" w:lineRule="auto"/>
      </w:pPr>
      <w:r>
        <w:separator/>
      </w:r>
    </w:p>
  </w:footnote>
  <w:footnote w:type="continuationSeparator" w:id="0">
    <w:p w14:paraId="5B063C98" w14:textId="77777777" w:rsidR="00626BB4" w:rsidRDefault="00626BB4" w:rsidP="00626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BDF73" w14:textId="1809D662" w:rsidR="00626BB4" w:rsidRDefault="00B71444" w:rsidP="00626BB4">
    <w:pPr>
      <w:pStyle w:val="Header"/>
    </w:pPr>
    <w:r>
      <w:rPr>
        <w:noProof/>
      </w:rPr>
      <w:drawing>
        <wp:inline distT="0" distB="0" distL="0" distR="0" wp14:anchorId="4C723768" wp14:editId="11A8757D">
          <wp:extent cx="5943600" cy="577969"/>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6025402" cy="58592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C4"/>
    <w:rsid w:val="00071247"/>
    <w:rsid w:val="0009758A"/>
    <w:rsid w:val="000A188C"/>
    <w:rsid w:val="00335A21"/>
    <w:rsid w:val="00494828"/>
    <w:rsid w:val="00602979"/>
    <w:rsid w:val="00626BB4"/>
    <w:rsid w:val="006D0462"/>
    <w:rsid w:val="00707916"/>
    <w:rsid w:val="007157FF"/>
    <w:rsid w:val="00977319"/>
    <w:rsid w:val="00993D1F"/>
    <w:rsid w:val="009D1784"/>
    <w:rsid w:val="00A4032E"/>
    <w:rsid w:val="00A509C4"/>
    <w:rsid w:val="00A85E62"/>
    <w:rsid w:val="00A87B51"/>
    <w:rsid w:val="00B54C91"/>
    <w:rsid w:val="00B71444"/>
    <w:rsid w:val="00C1751F"/>
    <w:rsid w:val="00C60575"/>
    <w:rsid w:val="00C8486D"/>
    <w:rsid w:val="00DC7D1E"/>
    <w:rsid w:val="00DF3C85"/>
    <w:rsid w:val="00E13EFC"/>
    <w:rsid w:val="00E626BA"/>
    <w:rsid w:val="00E778A6"/>
    <w:rsid w:val="00F177F9"/>
    <w:rsid w:val="00F708B2"/>
    <w:rsid w:val="00F71F41"/>
    <w:rsid w:val="00FE3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EE4BF8"/>
  <w15:chartTrackingRefBased/>
  <w15:docId w15:val="{4C81D599-BA32-441A-B3C6-DAA53BC03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03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2E"/>
    <w:rPr>
      <w:rFonts w:ascii="Segoe UI" w:hAnsi="Segoe UI" w:cs="Segoe UI"/>
      <w:sz w:val="18"/>
      <w:szCs w:val="18"/>
    </w:rPr>
  </w:style>
  <w:style w:type="table" w:styleId="TableGrid">
    <w:name w:val="Table Grid"/>
    <w:basedOn w:val="TableNormal"/>
    <w:uiPriority w:val="39"/>
    <w:rsid w:val="00715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26B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BB4"/>
  </w:style>
  <w:style w:type="paragraph" w:styleId="Footer">
    <w:name w:val="footer"/>
    <w:basedOn w:val="Normal"/>
    <w:link w:val="FooterChar"/>
    <w:uiPriority w:val="99"/>
    <w:unhideWhenUsed/>
    <w:rsid w:val="00626B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6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80C3C58C</Template>
  <TotalTime>3</TotalTime>
  <Pages>1</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Stacey Fisher</cp:lastModifiedBy>
  <cp:revision>3</cp:revision>
  <cp:lastPrinted>2018-09-18T23:45:00Z</cp:lastPrinted>
  <dcterms:created xsi:type="dcterms:W3CDTF">2019-06-26T02:07:00Z</dcterms:created>
  <dcterms:modified xsi:type="dcterms:W3CDTF">2019-06-27T02:56:00Z</dcterms:modified>
</cp:coreProperties>
</file>